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FE640" w14:textId="77777777" w:rsidR="00C44B8B" w:rsidRPr="000878E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78E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78E0" w:rsidRPr="000878E0" w14:paraId="182FE64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1" w14:textId="77777777" w:rsidR="00C44B8B" w:rsidRPr="000878E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78E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2" w14:textId="78257877" w:rsidR="00C44B8B" w:rsidRPr="000878E0" w:rsidRDefault="003C467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78E0">
              <w:rPr>
                <w:b/>
                <w:sz w:val="26"/>
                <w:szCs w:val="26"/>
              </w:rPr>
              <w:t>202A_263</w:t>
            </w:r>
          </w:p>
        </w:tc>
      </w:tr>
      <w:tr w:rsidR="000878E0" w:rsidRPr="000878E0" w14:paraId="182FE64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4" w14:textId="77777777" w:rsidR="00C44B8B" w:rsidRPr="000878E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78E0">
              <w:rPr>
                <w:b/>
                <w:sz w:val="26"/>
                <w:szCs w:val="26"/>
              </w:rPr>
              <w:t xml:space="preserve">Номер материала </w:t>
            </w:r>
            <w:r w:rsidRPr="000878E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5" w14:textId="77777777" w:rsidR="00C44B8B" w:rsidRPr="000878E0" w:rsidRDefault="005D16C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78E0">
              <w:rPr>
                <w:b/>
                <w:sz w:val="26"/>
                <w:szCs w:val="26"/>
                <w:lang w:val="en-US"/>
              </w:rPr>
              <w:t>2220862</w:t>
            </w:r>
          </w:p>
        </w:tc>
      </w:tr>
    </w:tbl>
    <w:p w14:paraId="182FE647" w14:textId="77777777" w:rsidR="00C44B8B" w:rsidRPr="000878E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878E0">
        <w:rPr>
          <w:sz w:val="26"/>
          <w:szCs w:val="26"/>
        </w:rPr>
        <w:t>_____________________________________</w:t>
      </w:r>
    </w:p>
    <w:p w14:paraId="182FE648" w14:textId="77777777" w:rsidR="00C44B8B" w:rsidRPr="000878E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 xml:space="preserve">_____________________________________ </w:t>
      </w:r>
    </w:p>
    <w:p w14:paraId="182FE649" w14:textId="77777777" w:rsidR="00C44B8B" w:rsidRPr="000878E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>_____________________________________</w:t>
      </w:r>
    </w:p>
    <w:p w14:paraId="182FE64A" w14:textId="77777777" w:rsidR="00C44B8B" w:rsidRPr="000878E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ab/>
        <w:t xml:space="preserve">_______________________ /_____________ </w:t>
      </w:r>
    </w:p>
    <w:p w14:paraId="182FE64B" w14:textId="77777777" w:rsidR="00C44B8B" w:rsidRPr="000878E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>“_______” ___________________ 20_____ г.</w:t>
      </w:r>
    </w:p>
    <w:p w14:paraId="182FE64C" w14:textId="77777777" w:rsidR="00C44B8B" w:rsidRPr="000878E0" w:rsidRDefault="00C44B8B" w:rsidP="00C44B8B"/>
    <w:p w14:paraId="182FE64D" w14:textId="77777777" w:rsidR="00C44B8B" w:rsidRPr="000878E0" w:rsidRDefault="00C44B8B" w:rsidP="00C44B8B"/>
    <w:p w14:paraId="182FE64E" w14:textId="77777777" w:rsidR="00C44B8B" w:rsidRPr="000878E0" w:rsidRDefault="00C44B8B" w:rsidP="00C44B8B"/>
    <w:p w14:paraId="182FE64F" w14:textId="77777777" w:rsidR="00C44B8B" w:rsidRPr="000878E0" w:rsidRDefault="00C44B8B" w:rsidP="00C44B8B">
      <w:pPr>
        <w:pStyle w:val="2"/>
        <w:numPr>
          <w:ilvl w:val="0"/>
          <w:numId w:val="0"/>
        </w:numPr>
        <w:spacing w:after="120"/>
      </w:pPr>
      <w:r w:rsidRPr="000878E0">
        <w:t>ТЕХНИЧЕСКОЕ ЗАДАНИЕ</w:t>
      </w:r>
    </w:p>
    <w:p w14:paraId="182FE650" w14:textId="77777777" w:rsidR="00A65683" w:rsidRPr="000878E0" w:rsidRDefault="004F6968" w:rsidP="00773399">
      <w:pPr>
        <w:ind w:firstLine="0"/>
        <w:jc w:val="center"/>
        <w:rPr>
          <w:b/>
          <w:sz w:val="26"/>
          <w:szCs w:val="26"/>
        </w:rPr>
      </w:pPr>
      <w:r w:rsidRPr="000878E0">
        <w:rPr>
          <w:b/>
          <w:sz w:val="26"/>
          <w:szCs w:val="26"/>
        </w:rPr>
        <w:t xml:space="preserve">на </w:t>
      </w:r>
      <w:r w:rsidR="00612811" w:rsidRPr="000878E0">
        <w:rPr>
          <w:b/>
          <w:sz w:val="26"/>
          <w:szCs w:val="26"/>
        </w:rPr>
        <w:t xml:space="preserve">поставку </w:t>
      </w:r>
      <w:r w:rsidR="0064372C" w:rsidRPr="000878E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878E0">
        <w:rPr>
          <w:b/>
          <w:sz w:val="26"/>
          <w:szCs w:val="26"/>
        </w:rPr>
        <w:t xml:space="preserve"> </w:t>
      </w:r>
    </w:p>
    <w:p w14:paraId="182FE651" w14:textId="5E0CE887" w:rsidR="00612811" w:rsidRPr="000878E0" w:rsidRDefault="00D569E7" w:rsidP="00773399">
      <w:pPr>
        <w:ind w:firstLine="0"/>
        <w:jc w:val="center"/>
        <w:rPr>
          <w:sz w:val="24"/>
          <w:szCs w:val="24"/>
        </w:rPr>
      </w:pPr>
      <w:r w:rsidRPr="000878E0">
        <w:rPr>
          <w:b/>
          <w:sz w:val="26"/>
          <w:szCs w:val="26"/>
        </w:rPr>
        <w:t>(</w:t>
      </w:r>
      <w:r w:rsidR="005D16CD" w:rsidRPr="000878E0">
        <w:rPr>
          <w:b/>
          <w:sz w:val="26"/>
          <w:szCs w:val="26"/>
        </w:rPr>
        <w:t>Узел крепления КГП-7-1</w:t>
      </w:r>
      <w:r w:rsidRPr="000878E0">
        <w:rPr>
          <w:b/>
          <w:sz w:val="26"/>
          <w:szCs w:val="26"/>
        </w:rPr>
        <w:t>)</w:t>
      </w:r>
      <w:r w:rsidR="00803DB3">
        <w:rPr>
          <w:b/>
          <w:sz w:val="26"/>
          <w:szCs w:val="26"/>
        </w:rPr>
        <w:t xml:space="preserve"> (или эквивалент)</w:t>
      </w:r>
      <w:r w:rsidR="00A126F8">
        <w:rPr>
          <w:b/>
          <w:sz w:val="26"/>
          <w:szCs w:val="26"/>
        </w:rPr>
        <w:t xml:space="preserve"> Лот № 202A</w:t>
      </w:r>
    </w:p>
    <w:p w14:paraId="182FE652" w14:textId="77777777" w:rsidR="00020DD3" w:rsidRPr="000878E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82FE653" w14:textId="77777777" w:rsidR="00612811" w:rsidRPr="000878E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t xml:space="preserve">Технические требования к </w:t>
      </w:r>
      <w:r w:rsidR="000D4FD2" w:rsidRPr="000878E0">
        <w:rPr>
          <w:b/>
          <w:bCs/>
          <w:sz w:val="26"/>
          <w:szCs w:val="26"/>
        </w:rPr>
        <w:t>продукции</w:t>
      </w:r>
      <w:r w:rsidRPr="000878E0">
        <w:rPr>
          <w:b/>
          <w:bCs/>
          <w:sz w:val="26"/>
          <w:szCs w:val="26"/>
        </w:rPr>
        <w:t>.</w:t>
      </w:r>
    </w:p>
    <w:p w14:paraId="182FE654" w14:textId="65C1FDFB" w:rsidR="004F4E9E" w:rsidRPr="000878E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Технические требования, характеристики </w:t>
      </w:r>
      <w:r w:rsidR="00770408" w:rsidRPr="000878E0">
        <w:rPr>
          <w:sz w:val="24"/>
          <w:szCs w:val="24"/>
        </w:rPr>
        <w:t>линейной арматуры и гасителей вибрации</w:t>
      </w:r>
      <w:r w:rsidR="005F3212" w:rsidRPr="000878E0">
        <w:rPr>
          <w:sz w:val="24"/>
          <w:szCs w:val="24"/>
        </w:rPr>
        <w:t xml:space="preserve"> </w:t>
      </w:r>
      <w:r w:rsidR="004F4E9E" w:rsidRPr="000878E0">
        <w:rPr>
          <w:sz w:val="24"/>
          <w:szCs w:val="24"/>
        </w:rPr>
        <w:t>должны соответствовать параметрам</w:t>
      </w:r>
      <w:r w:rsidR="00502D7F" w:rsidRPr="000878E0">
        <w:rPr>
          <w:sz w:val="24"/>
          <w:szCs w:val="24"/>
        </w:rPr>
        <w:t xml:space="preserve"> </w:t>
      </w:r>
      <w:r w:rsidR="00CC09CD" w:rsidRPr="000878E0">
        <w:rPr>
          <w:sz w:val="24"/>
          <w:szCs w:val="24"/>
        </w:rPr>
        <w:t>ТУ 3449-001-52814896-2010 «Арматура линейная».</w:t>
      </w:r>
    </w:p>
    <w:p w14:paraId="22C74CCD" w14:textId="45126736" w:rsidR="00CC09CD" w:rsidRPr="000878E0" w:rsidRDefault="00CC09CD" w:rsidP="00CC09C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878E0">
        <w:rPr>
          <w:noProof/>
          <w:sz w:val="24"/>
          <w:szCs w:val="24"/>
        </w:rPr>
        <w:drawing>
          <wp:inline distT="0" distB="0" distL="0" distR="0" wp14:anchorId="3E62E6A3" wp14:editId="7336D3DA">
            <wp:extent cx="4857082" cy="2752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40" cy="2756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999" w:rsidRPr="000878E0">
        <w:rPr>
          <w:noProof/>
          <w:sz w:val="24"/>
          <w:szCs w:val="24"/>
        </w:rPr>
        <w:drawing>
          <wp:inline distT="0" distB="0" distL="0" distR="0" wp14:anchorId="6EDCE1A8" wp14:editId="0FA81399">
            <wp:extent cx="3676650" cy="21439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08" cy="214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0878E0" w:rsidRPr="000878E0" w14:paraId="304111EB" w14:textId="77777777" w:rsidTr="00721216">
        <w:trPr>
          <w:trHeight w:val="209"/>
        </w:trPr>
        <w:tc>
          <w:tcPr>
            <w:tcW w:w="1896" w:type="dxa"/>
            <w:vMerge w:val="restart"/>
            <w:vAlign w:val="center"/>
          </w:tcPr>
          <w:p w14:paraId="5BEFBCC2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14:paraId="172951B8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14:paraId="2730C142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14:paraId="1472CA69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 xml:space="preserve">Разрушающая нагрузка, </w:t>
            </w:r>
          </w:p>
          <w:p w14:paraId="12CBD1EC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кН, не менее</w:t>
            </w:r>
          </w:p>
        </w:tc>
      </w:tr>
      <w:tr w:rsidR="000878E0" w:rsidRPr="000878E0" w14:paraId="4A414374" w14:textId="77777777" w:rsidTr="00721216">
        <w:trPr>
          <w:trHeight w:val="133"/>
        </w:trPr>
        <w:tc>
          <w:tcPr>
            <w:tcW w:w="1896" w:type="dxa"/>
            <w:vMerge/>
          </w:tcPr>
          <w:p w14:paraId="4B592D47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372ACC8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7FF4C7FB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0878E0">
              <w:rPr>
                <w:noProof/>
                <w:lang w:val="en-US"/>
              </w:rPr>
              <w:t>D</w:t>
            </w:r>
            <w:r w:rsidRPr="000878E0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14:paraId="6CA8D4D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0878E0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23F9B18B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0878E0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14:paraId="3D1CE3F5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0878E0">
              <w:rPr>
                <w:noProof/>
                <w:lang w:val="en-US"/>
              </w:rPr>
              <w:t>H</w:t>
            </w:r>
            <w:r w:rsidRPr="000878E0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14:paraId="18620C4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0878E0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14:paraId="047D538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0878E0">
              <w:rPr>
                <w:noProof/>
                <w:lang w:val="en-US"/>
              </w:rPr>
              <w:t>L</w:t>
            </w:r>
            <w:r w:rsidRPr="000878E0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56F9950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0878E0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14:paraId="3FD69EC8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279640D0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0878E0" w:rsidRPr="000878E0" w14:paraId="311F62D3" w14:textId="77777777" w:rsidTr="00721216">
        <w:trPr>
          <w:trHeight w:val="132"/>
        </w:trPr>
        <w:tc>
          <w:tcPr>
            <w:tcW w:w="1896" w:type="dxa"/>
            <w:vMerge/>
          </w:tcPr>
          <w:p w14:paraId="44C5957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14:paraId="6B035496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79D0E956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5E948958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0365CD9D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738DAEF0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1D7D2227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6493FA79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14:paraId="1BFCD8AA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0878E0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14:paraId="4E10AA07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0878E0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14:paraId="7057B830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70420DFC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137999" w:rsidRPr="000878E0" w14:paraId="1E97FFE5" w14:textId="77777777" w:rsidTr="00721216">
        <w:tc>
          <w:tcPr>
            <w:tcW w:w="1896" w:type="dxa"/>
          </w:tcPr>
          <w:p w14:paraId="1C1F103F" w14:textId="240BBA69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КГП-7-1</w:t>
            </w:r>
          </w:p>
        </w:tc>
        <w:tc>
          <w:tcPr>
            <w:tcW w:w="706" w:type="dxa"/>
          </w:tcPr>
          <w:p w14:paraId="6EBF0153" w14:textId="4D994902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16</w:t>
            </w:r>
          </w:p>
        </w:tc>
        <w:tc>
          <w:tcPr>
            <w:tcW w:w="706" w:type="dxa"/>
          </w:tcPr>
          <w:p w14:paraId="30A2AF16" w14:textId="0C92B54F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17</w:t>
            </w:r>
          </w:p>
        </w:tc>
        <w:tc>
          <w:tcPr>
            <w:tcW w:w="707" w:type="dxa"/>
          </w:tcPr>
          <w:p w14:paraId="6C23A20D" w14:textId="73425A88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16</w:t>
            </w:r>
          </w:p>
        </w:tc>
        <w:tc>
          <w:tcPr>
            <w:tcW w:w="706" w:type="dxa"/>
          </w:tcPr>
          <w:p w14:paraId="2E0CBC5E" w14:textId="53981482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82</w:t>
            </w:r>
          </w:p>
        </w:tc>
        <w:tc>
          <w:tcPr>
            <w:tcW w:w="707" w:type="dxa"/>
          </w:tcPr>
          <w:p w14:paraId="39A32E80" w14:textId="0C5797DF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135</w:t>
            </w:r>
          </w:p>
        </w:tc>
        <w:tc>
          <w:tcPr>
            <w:tcW w:w="706" w:type="dxa"/>
          </w:tcPr>
          <w:p w14:paraId="443BC1DC" w14:textId="1769F4EB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4388FB33" w14:textId="56E5A9F8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112</w:t>
            </w:r>
          </w:p>
        </w:tc>
        <w:tc>
          <w:tcPr>
            <w:tcW w:w="706" w:type="dxa"/>
          </w:tcPr>
          <w:p w14:paraId="7919AB0A" w14:textId="43B67DB0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6</w:t>
            </w:r>
          </w:p>
        </w:tc>
        <w:tc>
          <w:tcPr>
            <w:tcW w:w="707" w:type="dxa"/>
          </w:tcPr>
          <w:p w14:paraId="68C3A4D4" w14:textId="4B00A6AC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8</w:t>
            </w:r>
          </w:p>
        </w:tc>
        <w:tc>
          <w:tcPr>
            <w:tcW w:w="1079" w:type="dxa"/>
          </w:tcPr>
          <w:p w14:paraId="34973F25" w14:textId="7306F73D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0,8</w:t>
            </w:r>
          </w:p>
        </w:tc>
        <w:tc>
          <w:tcPr>
            <w:tcW w:w="1422" w:type="dxa"/>
          </w:tcPr>
          <w:p w14:paraId="295E3806" w14:textId="6D47C86F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70</w:t>
            </w:r>
          </w:p>
        </w:tc>
      </w:tr>
    </w:tbl>
    <w:p w14:paraId="21F8AC1E" w14:textId="77777777" w:rsidR="00137999" w:rsidRPr="000878E0" w:rsidRDefault="00137999" w:rsidP="00CC09C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82FE657" w14:textId="77777777" w:rsidR="00612811" w:rsidRPr="000878E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lastRenderedPageBreak/>
        <w:t>Общие требования.</w:t>
      </w:r>
      <w:r w:rsidR="00E00392" w:rsidRPr="000878E0">
        <w:rPr>
          <w:b/>
          <w:bCs/>
          <w:sz w:val="26"/>
          <w:szCs w:val="26"/>
        </w:rPr>
        <w:t xml:space="preserve"> </w:t>
      </w:r>
    </w:p>
    <w:p w14:paraId="182FE658" w14:textId="77777777" w:rsidR="00F64720" w:rsidRPr="000878E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78E0">
        <w:rPr>
          <w:sz w:val="24"/>
          <w:szCs w:val="24"/>
        </w:rPr>
        <w:t>2.1.</w:t>
      </w:r>
      <w:r w:rsidR="00612811" w:rsidRPr="000878E0">
        <w:rPr>
          <w:sz w:val="24"/>
          <w:szCs w:val="24"/>
        </w:rPr>
        <w:t xml:space="preserve"> </w:t>
      </w:r>
      <w:r w:rsidR="00F64720" w:rsidRPr="000878E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82FE659" w14:textId="77777777" w:rsidR="002F7E2C" w:rsidRPr="000878E0" w:rsidRDefault="002F7E2C" w:rsidP="002F7E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продукция должна быть новой, ранее не использованной;</w:t>
      </w:r>
    </w:p>
    <w:p w14:paraId="182FE65A" w14:textId="77777777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82FE65B" w14:textId="77777777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для </w:t>
      </w:r>
      <w:r w:rsidR="002E64FA" w:rsidRPr="000878E0">
        <w:rPr>
          <w:sz w:val="24"/>
          <w:szCs w:val="24"/>
        </w:rPr>
        <w:t>импортных производителей, а так</w:t>
      </w:r>
      <w:r w:rsidRPr="000878E0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82FE65D" w14:textId="071E512D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</w:t>
      </w:r>
      <w:r w:rsidR="00A05597">
        <w:rPr>
          <w:sz w:val="24"/>
          <w:szCs w:val="24"/>
        </w:rPr>
        <w:t>Россети Центр</w:t>
      </w:r>
      <w:r w:rsidRPr="000878E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2FE65E" w14:textId="3AD3DF61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</w:t>
      </w:r>
      <w:r w:rsidR="00A05597">
        <w:rPr>
          <w:sz w:val="24"/>
          <w:szCs w:val="24"/>
        </w:rPr>
        <w:t>Россети Центр</w:t>
      </w:r>
      <w:r w:rsidRPr="000878E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82FE65F" w14:textId="7041EAEC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«Россети»;</w:t>
      </w:r>
    </w:p>
    <w:p w14:paraId="182FE660" w14:textId="09C631F6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</w:t>
      </w:r>
      <w:r w:rsidR="00B367EC" w:rsidRPr="000878E0">
        <w:rPr>
          <w:sz w:val="24"/>
          <w:szCs w:val="24"/>
        </w:rPr>
        <w:t>Россети</w:t>
      </w:r>
      <w:r w:rsidRPr="000878E0">
        <w:rPr>
          <w:sz w:val="24"/>
          <w:szCs w:val="24"/>
        </w:rPr>
        <w:t>»;</w:t>
      </w:r>
    </w:p>
    <w:p w14:paraId="182FE661" w14:textId="65824A09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619A" w:rsidRPr="000878E0">
        <w:rPr>
          <w:sz w:val="24"/>
          <w:szCs w:val="24"/>
        </w:rPr>
        <w:t>продукции</w:t>
      </w:r>
      <w:r w:rsidRPr="000878E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82FE662" w14:textId="77777777" w:rsidR="00FB7AEF" w:rsidRPr="000878E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878E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878E0">
        <w:rPr>
          <w:sz w:val="24"/>
          <w:szCs w:val="24"/>
        </w:rPr>
        <w:t xml:space="preserve"> </w:t>
      </w:r>
    </w:p>
    <w:p w14:paraId="182FE663" w14:textId="3883E5D3" w:rsidR="00DE0C6D" w:rsidRPr="000878E0" w:rsidRDefault="00843900" w:rsidP="002F7E2C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878E0">
        <w:rPr>
          <w:sz w:val="24"/>
          <w:szCs w:val="24"/>
        </w:rPr>
        <w:tab/>
      </w:r>
      <w:r w:rsidRPr="000878E0">
        <w:rPr>
          <w:sz w:val="24"/>
          <w:szCs w:val="24"/>
        </w:rPr>
        <w:tab/>
        <w:t xml:space="preserve">2.2. </w:t>
      </w:r>
      <w:r w:rsidR="00CF6C42">
        <w:rPr>
          <w:sz w:val="24"/>
          <w:szCs w:val="24"/>
        </w:rPr>
        <w:t>Победитель закупки</w:t>
      </w:r>
      <w:r w:rsidR="00F64720" w:rsidRPr="000878E0">
        <w:rPr>
          <w:sz w:val="24"/>
          <w:szCs w:val="24"/>
        </w:rPr>
        <w:t xml:space="preserve"> на право заключения </w:t>
      </w:r>
      <w:r w:rsidR="001D078F">
        <w:rPr>
          <w:sz w:val="24"/>
          <w:szCs w:val="24"/>
        </w:rPr>
        <w:t>договора на поставку заявленной номенклатуры</w:t>
      </w:r>
      <w:r w:rsidR="00F64720" w:rsidRPr="000878E0">
        <w:rPr>
          <w:sz w:val="24"/>
          <w:szCs w:val="24"/>
        </w:rPr>
        <w:t xml:space="preserve"> для нужд </w:t>
      </w:r>
      <w:r w:rsidR="00891464" w:rsidRPr="000878E0">
        <w:rPr>
          <w:sz w:val="24"/>
          <w:szCs w:val="24"/>
        </w:rPr>
        <w:t>ПАО</w:t>
      </w:r>
      <w:r w:rsidR="00F64720" w:rsidRPr="000878E0">
        <w:rPr>
          <w:sz w:val="24"/>
          <w:szCs w:val="24"/>
        </w:rPr>
        <w:t xml:space="preserve"> «</w:t>
      </w:r>
      <w:r w:rsidR="00A05597">
        <w:rPr>
          <w:sz w:val="24"/>
          <w:szCs w:val="24"/>
        </w:rPr>
        <w:t>Россети Центр</w:t>
      </w:r>
      <w:r w:rsidR="00F64720" w:rsidRPr="000878E0">
        <w:rPr>
          <w:sz w:val="24"/>
          <w:szCs w:val="24"/>
        </w:rPr>
        <w:t xml:space="preserve">» обязан предоставить </w:t>
      </w:r>
      <w:r w:rsidR="00052D82">
        <w:rPr>
          <w:sz w:val="24"/>
          <w:szCs w:val="24"/>
        </w:rPr>
        <w:t>при поставке товара</w:t>
      </w:r>
      <w:r w:rsidR="00F64720" w:rsidRPr="000878E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84F73">
        <w:rPr>
          <w:sz w:val="24"/>
          <w:szCs w:val="24"/>
        </w:rPr>
        <w:t>Данные документы должны подтверждать</w:t>
      </w:r>
      <w:r w:rsidR="00F64720" w:rsidRPr="000878E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878E0">
        <w:rPr>
          <w:sz w:val="24"/>
          <w:szCs w:val="24"/>
        </w:rPr>
        <w:t>.</w:t>
      </w:r>
    </w:p>
    <w:p w14:paraId="182FE664" w14:textId="77777777" w:rsidR="008641F6" w:rsidRPr="000878E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2.3. </w:t>
      </w:r>
      <w:r w:rsidR="001C72DB" w:rsidRPr="000878E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878E0">
        <w:rPr>
          <w:sz w:val="24"/>
          <w:szCs w:val="24"/>
        </w:rPr>
        <w:t>установок» (ПУЭ) (7-е издание) и</w:t>
      </w:r>
      <w:r w:rsidR="001C72DB" w:rsidRPr="000878E0">
        <w:rPr>
          <w:sz w:val="24"/>
          <w:szCs w:val="24"/>
        </w:rPr>
        <w:t xml:space="preserve"> требованиям</w:t>
      </w:r>
      <w:r w:rsidR="00817119" w:rsidRPr="000878E0">
        <w:rPr>
          <w:sz w:val="24"/>
          <w:szCs w:val="24"/>
        </w:rPr>
        <w:t>:</w:t>
      </w:r>
      <w:r w:rsidR="001C72DB" w:rsidRPr="000878E0">
        <w:rPr>
          <w:sz w:val="24"/>
          <w:szCs w:val="24"/>
        </w:rPr>
        <w:t xml:space="preserve"> </w:t>
      </w:r>
    </w:p>
    <w:p w14:paraId="5D5BB2DD" w14:textId="1E3EB922" w:rsidR="00CC09CD" w:rsidRPr="000878E0" w:rsidRDefault="00CC09C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ТУ 3449-001-52814896-2010 «Арматура линейная»;</w:t>
      </w:r>
    </w:p>
    <w:p w14:paraId="182FE666" w14:textId="21E9AC51" w:rsidR="00F612AC" w:rsidRPr="000878E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878E0">
        <w:rPr>
          <w:sz w:val="24"/>
          <w:szCs w:val="24"/>
        </w:rPr>
        <w:t>.</w:t>
      </w:r>
    </w:p>
    <w:p w14:paraId="05550498" w14:textId="77777777" w:rsidR="000C42EE" w:rsidRPr="000878E0" w:rsidRDefault="00843900" w:rsidP="000C42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78E0">
        <w:rPr>
          <w:sz w:val="24"/>
          <w:szCs w:val="24"/>
        </w:rPr>
        <w:t xml:space="preserve">2.4. </w:t>
      </w:r>
      <w:r w:rsidR="000C42EE" w:rsidRPr="000878E0">
        <w:rPr>
          <w:sz w:val="24"/>
          <w:szCs w:val="24"/>
        </w:rPr>
        <w:t>Упаковка, транспортирование, условия и сроки хранения.</w:t>
      </w:r>
    </w:p>
    <w:p w14:paraId="299DFD15" w14:textId="77777777" w:rsidR="000C42EE" w:rsidRPr="000878E0" w:rsidRDefault="000C42EE" w:rsidP="000C42EE">
      <w:pPr>
        <w:spacing w:line="276" w:lineRule="auto"/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D02DB82" w14:textId="77777777" w:rsidR="000C42EE" w:rsidRPr="000878E0" w:rsidRDefault="000C42EE" w:rsidP="000C42EE">
      <w:pPr>
        <w:spacing w:line="276" w:lineRule="auto"/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1ABCBA3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6B01C03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D2F52DD" w14:textId="77777777" w:rsidR="000C42EE" w:rsidRPr="000878E0" w:rsidRDefault="000C42EE" w:rsidP="000C42E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B8AD5D5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83A156F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75520FD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DF3F56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t>Гарантийные обязательства.</w:t>
      </w:r>
    </w:p>
    <w:p w14:paraId="1A8D8D47" w14:textId="1325AAA3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0878E0">
        <w:rPr>
          <w:sz w:val="24"/>
          <w:szCs w:val="24"/>
        </w:rPr>
        <w:t>60</w:t>
      </w:r>
      <w:r w:rsidRPr="000878E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878E0">
        <w:rPr>
          <w:szCs w:val="24"/>
        </w:rPr>
        <w:t>л</w:t>
      </w:r>
      <w:r w:rsidRPr="000878E0">
        <w:rPr>
          <w:sz w:val="24"/>
          <w:szCs w:val="24"/>
        </w:rPr>
        <w:t>инейн</w:t>
      </w:r>
      <w:r w:rsidRPr="000878E0">
        <w:rPr>
          <w:szCs w:val="24"/>
        </w:rPr>
        <w:t xml:space="preserve">ой </w:t>
      </w:r>
      <w:r w:rsidRPr="000878E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7197C3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D7EBCD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878E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17E211E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C9494C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0DDACD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8FBD6A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628EA3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- паспорт по нормативной документации, утвержденной в установленном порядке;</w:t>
      </w:r>
    </w:p>
    <w:p w14:paraId="7606B1E4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E37E3F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76F31FF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FDDC7E5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A4A883D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859634E" w14:textId="77777777" w:rsidR="000C42EE" w:rsidRPr="000878E0" w:rsidRDefault="000C42EE" w:rsidP="000C42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8436453" w14:textId="77777777" w:rsidR="000C42EE" w:rsidRPr="000878E0" w:rsidRDefault="000C42EE" w:rsidP="000C42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6CBECE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878E0">
        <w:rPr>
          <w:b/>
          <w:bCs/>
          <w:sz w:val="26"/>
          <w:szCs w:val="26"/>
        </w:rPr>
        <w:t>Правила приемки продукции.</w:t>
      </w:r>
    </w:p>
    <w:p w14:paraId="72E0F24C" w14:textId="4332A6B6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05597">
        <w:rPr>
          <w:szCs w:val="24"/>
        </w:rPr>
        <w:t>Россети Центр</w:t>
      </w:r>
      <w:r w:rsidRPr="000878E0">
        <w:rPr>
          <w:szCs w:val="24"/>
        </w:rPr>
        <w:t>» и ответственными представителями Поставщика при получении их на склад.</w:t>
      </w:r>
    </w:p>
    <w:p w14:paraId="3ABC4B6A" w14:textId="77777777" w:rsidR="000C42EE" w:rsidRPr="000878E0" w:rsidRDefault="000C42EE" w:rsidP="000C42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A5FA72" w14:textId="77777777" w:rsidR="000C42EE" w:rsidRPr="000878E0" w:rsidRDefault="000C42EE" w:rsidP="000C42EE">
      <w:pPr>
        <w:rPr>
          <w:sz w:val="26"/>
          <w:szCs w:val="26"/>
        </w:rPr>
      </w:pPr>
    </w:p>
    <w:p w14:paraId="4E85D88E" w14:textId="77777777" w:rsidR="000C42EE" w:rsidRPr="000878E0" w:rsidRDefault="000C42EE" w:rsidP="000C42EE">
      <w:pPr>
        <w:rPr>
          <w:sz w:val="26"/>
          <w:szCs w:val="26"/>
        </w:rPr>
      </w:pPr>
    </w:p>
    <w:p w14:paraId="7FD1A410" w14:textId="77777777" w:rsidR="000C42EE" w:rsidRPr="000878E0" w:rsidRDefault="000C42EE" w:rsidP="000C42EE">
      <w:pPr>
        <w:ind w:firstLine="0"/>
        <w:rPr>
          <w:sz w:val="26"/>
          <w:szCs w:val="26"/>
        </w:rPr>
      </w:pPr>
      <w:r w:rsidRPr="000878E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88FE9E8" w14:textId="77777777" w:rsidR="000C42EE" w:rsidRPr="000878E0" w:rsidRDefault="000C42EE" w:rsidP="000C42EE">
      <w:pPr>
        <w:ind w:firstLine="0"/>
        <w:rPr>
          <w:sz w:val="22"/>
          <w:szCs w:val="22"/>
        </w:rPr>
      </w:pPr>
      <w:r w:rsidRPr="000878E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82FE687" w14:textId="2F08F2BD" w:rsidR="008A5CA5" w:rsidRPr="000878E0" w:rsidRDefault="008A5CA5" w:rsidP="000C42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0878E0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F517B" w14:textId="77777777" w:rsidR="00CA1C97" w:rsidRDefault="00CA1C97">
      <w:r>
        <w:separator/>
      </w:r>
    </w:p>
  </w:endnote>
  <w:endnote w:type="continuationSeparator" w:id="0">
    <w:p w14:paraId="07F175C5" w14:textId="77777777" w:rsidR="00CA1C97" w:rsidRDefault="00CA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50004" w14:textId="77777777" w:rsidR="00CA1C97" w:rsidRDefault="00CA1C97">
      <w:r>
        <w:separator/>
      </w:r>
    </w:p>
  </w:footnote>
  <w:footnote w:type="continuationSeparator" w:id="0">
    <w:p w14:paraId="1EFEA935" w14:textId="77777777" w:rsidR="00CA1C97" w:rsidRDefault="00CA1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FE690" w14:textId="77777777" w:rsidR="00AD7048" w:rsidRDefault="00501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82FE69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6CD"/>
    <w:rsid w:val="000000C1"/>
    <w:rsid w:val="0000261E"/>
    <w:rsid w:val="0000369B"/>
    <w:rsid w:val="00004529"/>
    <w:rsid w:val="00004DA3"/>
    <w:rsid w:val="0000513E"/>
    <w:rsid w:val="00005360"/>
    <w:rsid w:val="000069D6"/>
    <w:rsid w:val="00007C2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D82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78E0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2E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99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78F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010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31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646"/>
    <w:rsid w:val="002E18B5"/>
    <w:rsid w:val="002E18E0"/>
    <w:rsid w:val="002E22F4"/>
    <w:rsid w:val="002E3087"/>
    <w:rsid w:val="002E4AA0"/>
    <w:rsid w:val="002E602B"/>
    <w:rsid w:val="002E63DE"/>
    <w:rsid w:val="002E64F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E2C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4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4F73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672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1A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D2C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1D6"/>
    <w:rsid w:val="00501281"/>
    <w:rsid w:val="00502D7F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6CD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2E7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67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DB3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464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597"/>
    <w:rsid w:val="00A06807"/>
    <w:rsid w:val="00A11828"/>
    <w:rsid w:val="00A1241A"/>
    <w:rsid w:val="00A126F8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143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5E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7EC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ADA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C97"/>
    <w:rsid w:val="00CA1F26"/>
    <w:rsid w:val="00CA392A"/>
    <w:rsid w:val="00CA3E19"/>
    <w:rsid w:val="00CA4F63"/>
    <w:rsid w:val="00CA5205"/>
    <w:rsid w:val="00CA62A0"/>
    <w:rsid w:val="00CA6FCE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9CD"/>
    <w:rsid w:val="00CC0CDD"/>
    <w:rsid w:val="00CC1CDF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6C42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7E7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9E7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19A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B17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82FE640"/>
  <w15:docId w15:val="{120C29A9-5C27-4CD8-AA77-E8BE78E3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606C-46A9-4691-8B03-3F6FF3B6B7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9E71B-F65F-454E-886F-1FCD06A340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E09F595-E32C-482F-AEE8-123B25BC3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87C795-4CD6-4ADE-8086-3A06D970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2015-04-15T05:18:00Z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